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EF72F7" w14:textId="77777777" w:rsidR="00194ECC" w:rsidRDefault="00194ECC" w:rsidP="00194EC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Richard CLERK</w:t>
      </w:r>
      <w:r>
        <w:rPr>
          <w:rFonts w:ascii="Times New Roman" w:hAnsi="Times New Roman" w:cs="Times New Roman"/>
        </w:rPr>
        <w:t xml:space="preserve">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061A354A" w14:textId="77777777" w:rsidR="00194ECC" w:rsidRDefault="00194ECC" w:rsidP="00194EC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Kidderminster, Worcestershire. Gentleman.</w:t>
      </w:r>
    </w:p>
    <w:p w14:paraId="367B1D44" w14:textId="77777777" w:rsidR="00194ECC" w:rsidRDefault="00194ECC" w:rsidP="00194ECC">
      <w:pPr>
        <w:rPr>
          <w:rFonts w:ascii="Times New Roman" w:hAnsi="Times New Roman" w:cs="Times New Roman"/>
        </w:rPr>
      </w:pPr>
    </w:p>
    <w:p w14:paraId="2C1E9B30" w14:textId="77777777" w:rsidR="00194ECC" w:rsidRDefault="00194ECC" w:rsidP="00194ECC">
      <w:pPr>
        <w:rPr>
          <w:rFonts w:ascii="Times New Roman" w:hAnsi="Times New Roman" w:cs="Times New Roman"/>
        </w:rPr>
      </w:pPr>
    </w:p>
    <w:p w14:paraId="2D343FFA" w14:textId="77777777" w:rsidR="00194ECC" w:rsidRDefault="00194ECC" w:rsidP="00194EC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Thomas Yong(q.v.) brought a plaint of debt against him, Robert </w:t>
      </w:r>
      <w:proofErr w:type="spellStart"/>
      <w:r>
        <w:rPr>
          <w:rFonts w:ascii="Times New Roman" w:hAnsi="Times New Roman" w:cs="Times New Roman"/>
        </w:rPr>
        <w:t>Geryng</w:t>
      </w:r>
      <w:proofErr w:type="spellEnd"/>
    </w:p>
    <w:p w14:paraId="488734DC" w14:textId="77777777" w:rsidR="00194ECC" w:rsidRDefault="00194ECC" w:rsidP="00194EC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of London, carpenter(q.v.), John </w:t>
      </w:r>
      <w:proofErr w:type="spellStart"/>
      <w:r>
        <w:rPr>
          <w:rFonts w:ascii="Times New Roman" w:hAnsi="Times New Roman" w:cs="Times New Roman"/>
        </w:rPr>
        <w:t>Yarman</w:t>
      </w:r>
      <w:proofErr w:type="spellEnd"/>
      <w:r>
        <w:rPr>
          <w:rFonts w:ascii="Times New Roman" w:hAnsi="Times New Roman" w:cs="Times New Roman"/>
        </w:rPr>
        <w:t xml:space="preserve"> of London, gentleman(q.v.),</w:t>
      </w:r>
    </w:p>
    <w:p w14:paraId="0603AA00" w14:textId="77777777" w:rsidR="00194ECC" w:rsidRDefault="00194ECC" w:rsidP="00194EC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William </w:t>
      </w:r>
      <w:proofErr w:type="spellStart"/>
      <w:r>
        <w:rPr>
          <w:rFonts w:ascii="Times New Roman" w:hAnsi="Times New Roman" w:cs="Times New Roman"/>
        </w:rPr>
        <w:t>Hartlond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Upleadon</w:t>
      </w:r>
      <w:proofErr w:type="spellEnd"/>
      <w:r>
        <w:rPr>
          <w:rFonts w:ascii="Times New Roman" w:hAnsi="Times New Roman" w:cs="Times New Roman"/>
        </w:rPr>
        <w:t>, Gloucestershire(q.v.), Richard</w:t>
      </w:r>
    </w:p>
    <w:p w14:paraId="559D7FD1" w14:textId="77777777" w:rsidR="00194ECC" w:rsidRDefault="00194ECC" w:rsidP="00194EC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proofErr w:type="spellStart"/>
      <w:r>
        <w:rPr>
          <w:rFonts w:ascii="Times New Roman" w:hAnsi="Times New Roman" w:cs="Times New Roman"/>
        </w:rPr>
        <w:t>Somnour</w:t>
      </w:r>
      <w:proofErr w:type="spellEnd"/>
      <w:r>
        <w:rPr>
          <w:rFonts w:ascii="Times New Roman" w:hAnsi="Times New Roman" w:cs="Times New Roman"/>
        </w:rPr>
        <w:t xml:space="preserve"> of Southwark, Surrey(q.v.), and his wife, Thomasina(q.v.).</w:t>
      </w:r>
    </w:p>
    <w:p w14:paraId="163D4926" w14:textId="77777777" w:rsidR="00194ECC" w:rsidRDefault="00194ECC" w:rsidP="00194EC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417306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482BF093" w14:textId="77777777" w:rsidR="00194ECC" w:rsidRDefault="00194ECC" w:rsidP="00194ECC">
      <w:pPr>
        <w:rPr>
          <w:rFonts w:ascii="Times New Roman" w:hAnsi="Times New Roman" w:cs="Times New Roman"/>
        </w:rPr>
      </w:pPr>
    </w:p>
    <w:p w14:paraId="58B912F7" w14:textId="77777777" w:rsidR="00194ECC" w:rsidRDefault="00194ECC" w:rsidP="00194ECC">
      <w:pPr>
        <w:rPr>
          <w:rFonts w:ascii="Times New Roman" w:hAnsi="Times New Roman" w:cs="Times New Roman"/>
        </w:rPr>
      </w:pPr>
    </w:p>
    <w:p w14:paraId="4F196638" w14:textId="77777777" w:rsidR="00194ECC" w:rsidRDefault="00194ECC" w:rsidP="00194EC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30 May 2019</w:t>
      </w:r>
    </w:p>
    <w:p w14:paraId="3C7E621D" w14:textId="77777777" w:rsidR="006B2F86" w:rsidRPr="00E71FC3" w:rsidRDefault="00194ECC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E52211" w14:textId="77777777" w:rsidR="00194ECC" w:rsidRDefault="00194ECC" w:rsidP="00E71FC3">
      <w:r>
        <w:separator/>
      </w:r>
    </w:p>
  </w:endnote>
  <w:endnote w:type="continuationSeparator" w:id="0">
    <w:p w14:paraId="6691ADB6" w14:textId="77777777" w:rsidR="00194ECC" w:rsidRDefault="00194ECC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41D7A0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86C4A8" w14:textId="77777777" w:rsidR="00194ECC" w:rsidRDefault="00194ECC" w:rsidP="00E71FC3">
      <w:r>
        <w:separator/>
      </w:r>
    </w:p>
  </w:footnote>
  <w:footnote w:type="continuationSeparator" w:id="0">
    <w:p w14:paraId="10D94984" w14:textId="77777777" w:rsidR="00194ECC" w:rsidRDefault="00194ECC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4ECC"/>
    <w:rsid w:val="00194ECC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456703"/>
  <w15:chartTrackingRefBased/>
  <w15:docId w15:val="{1496FE2D-F6CA-4313-9B52-ABCBE07B4A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94ECC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194EC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75</Words>
  <Characters>433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2019-06-11T20:07:00Z</dcterms:created>
  <dcterms:modified xsi:type="dcterms:W3CDTF">2019-06-11T20:08:00Z</dcterms:modified>
</cp:coreProperties>
</file>